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Bradford South</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Bradford South</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Bradford South</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Bradford South</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Bradford South</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7.1%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Bradford South are estimated to have a score of 1-2 on the PGSI (low-risk gambling), whilst </w:t>
      </w:r>
      <w:r w:rsidRPr="00773DF7">
        <w:rPr>
          <w:rFonts w:ascii="Libre Franklin Light" w:hAnsi="Libre Franklin Light" w:cs="Calibri Light"/>
          <w:b/>
          <w:bCs/>
          <w:color w:val="C45911" w:themeColor="accent2" w:themeShade="BF"/>
        </w:rPr>
        <w:t xml:space="preserve">5.4%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5.6%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71.7% </w:t>
      </w:r>
      <w:r w:rsidRPr="004747BF">
        <w:rPr>
          <w:rFonts w:ascii="Libre Franklin Light" w:eastAsia="Times New Roman" w:hAnsi="Libre Franklin Light" w:cs="Calibri Light"/>
        </w:rPr>
        <w:t xml:space="preserve">of those respondents classified as PGSI 8+ in Bradford South</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Bradford South is estimated to be </w:t>
      </w:r>
      <w:r w:rsidRPr="00773DF7">
        <w:rPr>
          <w:rFonts w:ascii="Libre Franklin Light" w:eastAsia="Times New Roman" w:hAnsi="Libre Franklin Light" w:cs="Calibri Light"/>
          <w:b/>
          <w:bCs/>
          <w:color w:val="C45911" w:themeColor="accent2" w:themeShade="BF"/>
        </w:rPr>
        <w:t xml:space="preserve">£3,450,265</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Bradford South</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higher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18.1%</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Bradford South</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7.1%</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similar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Bradford South</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5.4%</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Bradford South</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5.6%</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higher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Bradford South.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Bradford South</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Bradford South.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Bradford South</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5.6%</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22.4%</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Bradford South</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higher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71.7%</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Bradford South.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Bradford South</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4.2%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25.0%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Bradford South</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higher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Bradford South</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65.5%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Bradford South</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Bradford South</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Bradford South</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£3,450,265</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Bradford South</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£56,199</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£1,162,230</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£83,258</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£23,416</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£42,930</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£2,082,232</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£3,450,265</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Bradford South</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Bradford South</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21.6%</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Bradford South</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27.1%</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Bradford South</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29.3%</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Bradford South</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1.9%</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Bradford South</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58.5%</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Bradford South</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similar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21.6%</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Bradford South</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higher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27.1%</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Bradford South</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higher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29.3%</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Bradford South</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1.9%</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Bradford South</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58.5%</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Bradford South</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56334E28-ABC6-42EE-B7FA-3F3C479B7372}"/>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